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2EA6A" w14:textId="77777777" w:rsidR="001C6367" w:rsidRDefault="001C6367" w:rsidP="001C6367">
      <w:pPr>
        <w:shd w:val="clear" w:color="auto" w:fill="FFFFFF"/>
        <w:autoSpaceDE/>
        <w:autoSpaceDN/>
        <w:adjustRightInd/>
        <w:jc w:val="center"/>
        <w:rPr>
          <w:rFonts w:cs="Arial"/>
          <w:b/>
          <w:bCs/>
          <w:snapToGrid/>
          <w:sz w:val="24"/>
          <w:szCs w:val="24"/>
          <w:lang w:eastAsia="en-US"/>
        </w:rPr>
      </w:pPr>
      <w:r w:rsidRPr="009D5698">
        <w:rPr>
          <w:b/>
          <w:sz w:val="24"/>
        </w:rPr>
        <w:t xml:space="preserve">Eigenerklärung zur </w:t>
      </w:r>
      <w:r w:rsidR="009D5698" w:rsidRPr="00D611C7">
        <w:rPr>
          <w:rFonts w:cs="Arial"/>
          <w:b/>
          <w:bCs/>
          <w:snapToGrid/>
          <w:sz w:val="24"/>
          <w:szCs w:val="24"/>
          <w:lang w:eastAsia="en-US"/>
        </w:rPr>
        <w:t>EU-Ausschreibung</w:t>
      </w:r>
    </w:p>
    <w:p w14:paraId="632507E6" w14:textId="702C7E4B" w:rsidR="009D5698" w:rsidRPr="00D611C7" w:rsidRDefault="001C6367" w:rsidP="001C6367">
      <w:pPr>
        <w:shd w:val="clear" w:color="auto" w:fill="FFFFFF"/>
        <w:autoSpaceDE/>
        <w:autoSpaceDN/>
        <w:adjustRightInd/>
        <w:jc w:val="center"/>
        <w:rPr>
          <w:rFonts w:cs="Arial"/>
          <w:b/>
          <w:bCs/>
          <w:snapToGrid/>
          <w:sz w:val="24"/>
          <w:szCs w:val="24"/>
          <w:lang w:eastAsia="en-US"/>
        </w:rPr>
      </w:pPr>
      <w:r>
        <w:rPr>
          <w:rFonts w:cs="Arial"/>
          <w:b/>
          <w:bCs/>
          <w:snapToGrid/>
          <w:sz w:val="24"/>
          <w:szCs w:val="24"/>
          <w:lang w:eastAsia="en-US"/>
        </w:rPr>
        <w:t>„</w:t>
      </w:r>
      <w:sdt>
        <w:sdtPr>
          <w:rPr>
            <w:rFonts w:cs="Arial"/>
            <w:b/>
            <w:bCs/>
            <w:snapToGrid/>
            <w:sz w:val="24"/>
            <w:szCs w:val="24"/>
            <w:lang w:eastAsia="en-US"/>
          </w:rPr>
          <w:id w:val="-1317489347"/>
          <w:placeholder>
            <w:docPart w:val="82116ED1D35D44A5A13D891917E95BC5"/>
          </w:placeholder>
        </w:sdtPr>
        <w:sdtEndPr/>
        <w:sdtContent>
          <w:r w:rsidR="009D5698" w:rsidRPr="00D611C7">
            <w:rPr>
              <w:rFonts w:cs="Arial"/>
              <w:b/>
              <w:bCs/>
              <w:snapToGrid/>
              <w:sz w:val="24"/>
              <w:szCs w:val="24"/>
              <w:lang w:eastAsia="en-US"/>
            </w:rPr>
            <w:t>202</w:t>
          </w:r>
          <w:r w:rsidR="006F40AB">
            <w:rPr>
              <w:rFonts w:cs="Arial"/>
              <w:b/>
              <w:bCs/>
              <w:snapToGrid/>
              <w:sz w:val="24"/>
              <w:szCs w:val="24"/>
              <w:lang w:eastAsia="en-US"/>
            </w:rPr>
            <w:t>6-</w:t>
          </w:r>
          <w:r w:rsidR="004A24AB">
            <w:rPr>
              <w:rFonts w:cs="Arial"/>
              <w:b/>
              <w:bCs/>
              <w:snapToGrid/>
              <w:sz w:val="24"/>
              <w:szCs w:val="24"/>
              <w:lang w:eastAsia="en-US"/>
            </w:rPr>
            <w:t>244: Bautechnische Stellungnahmen</w:t>
          </w:r>
        </w:sdtContent>
      </w:sdt>
      <w:r>
        <w:rPr>
          <w:rFonts w:cs="Arial"/>
          <w:b/>
          <w:bCs/>
          <w:snapToGrid/>
          <w:sz w:val="24"/>
          <w:szCs w:val="24"/>
          <w:lang w:eastAsia="en-US"/>
        </w:rPr>
        <w:t>“</w:t>
      </w:r>
    </w:p>
    <w:p w14:paraId="1EACE337" w14:textId="77777777" w:rsidR="009D5698" w:rsidRDefault="009D5698" w:rsidP="001C6367">
      <w:pPr>
        <w:jc w:val="center"/>
        <w:rPr>
          <w:b/>
        </w:rPr>
      </w:pPr>
    </w:p>
    <w:p w14:paraId="69957498" w14:textId="2E12FE8C" w:rsidR="00EA51B8" w:rsidRPr="009D5698" w:rsidRDefault="00E31392" w:rsidP="001C6367">
      <w:pPr>
        <w:jc w:val="center"/>
        <w:rPr>
          <w:sz w:val="24"/>
        </w:rPr>
      </w:pPr>
      <w:r>
        <w:rPr>
          <w:b/>
          <w:sz w:val="24"/>
        </w:rPr>
        <w:t>Anlage 08</w:t>
      </w:r>
      <w:r w:rsidR="001C6367">
        <w:rPr>
          <w:b/>
          <w:sz w:val="24"/>
        </w:rPr>
        <w:t xml:space="preserve"> P</w:t>
      </w:r>
      <w:r w:rsidR="00730FE6" w:rsidRPr="009D5698">
        <w:rPr>
          <w:b/>
          <w:sz w:val="24"/>
        </w:rPr>
        <w:t>ersonelle Kapazität</w:t>
      </w:r>
    </w:p>
    <w:p w14:paraId="25A6CD3A" w14:textId="77777777" w:rsidR="00EA51B8" w:rsidRPr="00060792" w:rsidRDefault="00EA51B8" w:rsidP="00060792">
      <w:pPr>
        <w:shd w:val="clear" w:color="auto" w:fill="FFFFFF"/>
        <w:autoSpaceDE/>
        <w:autoSpaceDN/>
        <w:adjustRightInd/>
        <w:spacing w:line="276" w:lineRule="auto"/>
        <w:jc w:val="both"/>
        <w:rPr>
          <w:rFonts w:cs="Arial"/>
          <w:b/>
          <w:bCs/>
          <w:snapToGrid/>
          <w:szCs w:val="22"/>
          <w:lang w:eastAsia="en-US"/>
        </w:rPr>
      </w:pPr>
    </w:p>
    <w:p w14:paraId="0B1BF407" w14:textId="77777777" w:rsidR="00EA51B8" w:rsidRPr="00060792" w:rsidRDefault="00EA51B8" w:rsidP="00060792">
      <w:pPr>
        <w:spacing w:line="276" w:lineRule="auto"/>
        <w:rPr>
          <w:rFonts w:cs="Arial"/>
          <w:szCs w:val="22"/>
        </w:rPr>
      </w:pPr>
    </w:p>
    <w:p w14:paraId="4A6D6EBC" w14:textId="77777777" w:rsidR="00EA51B8" w:rsidRPr="00060792" w:rsidRDefault="00EA51B8" w:rsidP="00060792">
      <w:pPr>
        <w:spacing w:line="276" w:lineRule="auto"/>
        <w:rPr>
          <w:rFonts w:cs="Arial"/>
          <w:szCs w:val="22"/>
        </w:rPr>
      </w:pPr>
    </w:p>
    <w:tbl>
      <w:tblPr>
        <w:tblStyle w:val="Tabellenraster"/>
        <w:tblW w:w="0" w:type="auto"/>
        <w:tblLook w:val="04A0" w:firstRow="1" w:lastRow="0" w:firstColumn="1" w:lastColumn="0" w:noHBand="0" w:noVBand="1"/>
      </w:tblPr>
      <w:tblGrid>
        <w:gridCol w:w="4772"/>
        <w:gridCol w:w="4742"/>
      </w:tblGrid>
      <w:tr w:rsidR="00EA51B8" w:rsidRPr="00060792" w14:paraId="4433E4B2" w14:textId="77777777" w:rsidTr="00475C85">
        <w:trPr>
          <w:trHeight w:val="700"/>
        </w:trPr>
        <w:tc>
          <w:tcPr>
            <w:tcW w:w="4860" w:type="dxa"/>
          </w:tcPr>
          <w:p w14:paraId="633DF2FE" w14:textId="286478E8" w:rsidR="00EA51B8" w:rsidRPr="00060792" w:rsidRDefault="00EA51B8" w:rsidP="00060792">
            <w:pPr>
              <w:spacing w:before="240" w:line="276" w:lineRule="auto"/>
              <w:jc w:val="left"/>
              <w:rPr>
                <w:rFonts w:cs="Arial"/>
                <w:b/>
                <w:szCs w:val="22"/>
              </w:rPr>
            </w:pPr>
            <w:r w:rsidRPr="00060792">
              <w:rPr>
                <w:rFonts w:cs="Arial"/>
                <w:b/>
                <w:szCs w:val="22"/>
              </w:rPr>
              <w:t>Name des Bewerbers</w:t>
            </w:r>
            <w:r w:rsidR="006F40AB" w:rsidRPr="00060792">
              <w:rPr>
                <w:rFonts w:cs="Arial"/>
                <w:b/>
                <w:szCs w:val="22"/>
              </w:rPr>
              <w:t>/der Bietergemeinschaft</w:t>
            </w:r>
            <w:r w:rsidRPr="00060792">
              <w:rPr>
                <w:rFonts w:cs="Arial"/>
                <w:b/>
                <w:szCs w:val="22"/>
              </w:rPr>
              <w:t>:</w:t>
            </w:r>
          </w:p>
        </w:tc>
        <w:tc>
          <w:tcPr>
            <w:tcW w:w="4861" w:type="dxa"/>
          </w:tcPr>
          <w:p w14:paraId="5A9FEC2A" w14:textId="77777777" w:rsidR="00DD4A7A" w:rsidRPr="00060792" w:rsidRDefault="00D35FEB" w:rsidP="00060792">
            <w:pPr>
              <w:spacing w:before="240" w:line="276" w:lineRule="auto"/>
              <w:rPr>
                <w:rFonts w:cs="Arial"/>
                <w:b/>
                <w:bCs/>
                <w:snapToGrid/>
                <w:szCs w:val="22"/>
                <w:lang w:eastAsia="en-US"/>
              </w:rPr>
            </w:pPr>
            <w:sdt>
              <w:sdtPr>
                <w:rPr>
                  <w:rFonts w:cs="Arial"/>
                  <w:b/>
                  <w:bCs/>
                  <w:snapToGrid/>
                  <w:szCs w:val="22"/>
                  <w:lang w:eastAsia="en-US"/>
                </w:rPr>
                <w:id w:val="1355539047"/>
                <w:placeholder>
                  <w:docPart w:val="F369C153CA6D42E498847D5531C2114D"/>
                </w:placeholder>
                <w:showingPlcHdr/>
              </w:sdtPr>
              <w:sdtEndPr/>
              <w:sdtContent>
                <w:r w:rsidR="00DD4A7A" w:rsidRPr="00060792">
                  <w:rPr>
                    <w:rFonts w:eastAsia="Calibri" w:cs="Arial"/>
                    <w:color w:val="808080"/>
                    <w:szCs w:val="22"/>
                    <w:lang w:eastAsia="en-US"/>
                  </w:rPr>
                  <w:t>Klicken Sie hier, um Text einzugeben.</w:t>
                </w:r>
              </w:sdtContent>
            </w:sdt>
          </w:p>
        </w:tc>
      </w:tr>
    </w:tbl>
    <w:p w14:paraId="15D9478D" w14:textId="77777777" w:rsidR="00EA51B8" w:rsidRPr="00060792" w:rsidRDefault="00EA51B8" w:rsidP="00060792">
      <w:pPr>
        <w:spacing w:after="120" w:line="276" w:lineRule="auto"/>
        <w:jc w:val="both"/>
        <w:rPr>
          <w:rFonts w:cs="Arial"/>
          <w:i/>
          <w:szCs w:val="22"/>
        </w:rPr>
      </w:pPr>
    </w:p>
    <w:p w14:paraId="04F632D3" w14:textId="77777777" w:rsidR="00BF4D6F" w:rsidRPr="00060792" w:rsidRDefault="00EA51B8" w:rsidP="00060792">
      <w:pPr>
        <w:spacing w:after="120" w:line="276" w:lineRule="auto"/>
        <w:jc w:val="both"/>
        <w:rPr>
          <w:rFonts w:cs="Arial"/>
          <w:b/>
          <w:szCs w:val="22"/>
        </w:rPr>
      </w:pPr>
      <w:r w:rsidRPr="00060792">
        <w:rPr>
          <w:rFonts w:cs="Arial"/>
          <w:b/>
          <w:szCs w:val="22"/>
        </w:rPr>
        <w:t>Beschreibung</w:t>
      </w:r>
      <w:r w:rsidR="00BF4D6F" w:rsidRPr="00060792">
        <w:rPr>
          <w:rFonts w:cs="Arial"/>
          <w:b/>
          <w:szCs w:val="22"/>
        </w:rPr>
        <w:t>:</w:t>
      </w:r>
    </w:p>
    <w:p w14:paraId="6E26A8A6" w14:textId="4CDC1136" w:rsidR="00060792" w:rsidRPr="00060792" w:rsidRDefault="00060792" w:rsidP="00060792">
      <w:pPr>
        <w:spacing w:after="120" w:line="276" w:lineRule="auto"/>
        <w:rPr>
          <w:rFonts w:cs="Arial"/>
          <w:szCs w:val="22"/>
        </w:rPr>
      </w:pPr>
      <w:r w:rsidRPr="00060792">
        <w:rPr>
          <w:rFonts w:cs="Arial"/>
          <w:szCs w:val="22"/>
        </w:rPr>
        <w:t>Nachweis des Bewerbers/der Bietergemeinschaft, dass ausreichend personelle Kapazitäten bestehen, um auch mehrere dringende Einzelaufträge zur Erfüllung der Rahmenvereinbarung fristgerecht und ordnungsgemäß erfüllen zu können. Der Bewerber oder die Bewerbergemeinschaft muss in den letzten zwei Geschäftsjahren jeweils jährl</w:t>
      </w:r>
      <w:r w:rsidR="00E5587F">
        <w:rPr>
          <w:rFonts w:cs="Arial"/>
          <w:szCs w:val="22"/>
        </w:rPr>
        <w:t>ich im Durchschnitt mindestens 3</w:t>
      </w:r>
      <w:r w:rsidRPr="00060792">
        <w:rPr>
          <w:rFonts w:cs="Arial"/>
          <w:szCs w:val="22"/>
        </w:rPr>
        <w:t xml:space="preserve"> </w:t>
      </w:r>
      <w:proofErr w:type="spellStart"/>
      <w:proofErr w:type="gramStart"/>
      <w:r w:rsidRPr="00060792">
        <w:rPr>
          <w:rFonts w:cs="Arial"/>
          <w:szCs w:val="22"/>
        </w:rPr>
        <w:t>Architekt:innen</w:t>
      </w:r>
      <w:proofErr w:type="spellEnd"/>
      <w:proofErr w:type="gramEnd"/>
      <w:r w:rsidRPr="00060792">
        <w:rPr>
          <w:rFonts w:cs="Arial"/>
          <w:szCs w:val="22"/>
        </w:rPr>
        <w:t xml:space="preserve"> und</w:t>
      </w:r>
      <w:r>
        <w:rPr>
          <w:rFonts w:cs="Arial"/>
          <w:szCs w:val="22"/>
        </w:rPr>
        <w:t>/oder</w:t>
      </w:r>
      <w:r w:rsidRPr="00060792">
        <w:rPr>
          <w:rFonts w:cs="Arial"/>
          <w:szCs w:val="22"/>
        </w:rPr>
        <w:t xml:space="preserve"> </w:t>
      </w:r>
      <w:proofErr w:type="spellStart"/>
      <w:r w:rsidRPr="00060792">
        <w:rPr>
          <w:rFonts w:cs="Arial"/>
          <w:szCs w:val="22"/>
        </w:rPr>
        <w:t>Ingenieur:innen</w:t>
      </w:r>
      <w:proofErr w:type="spellEnd"/>
      <w:r w:rsidRPr="00060792">
        <w:rPr>
          <w:rFonts w:cs="Arial"/>
          <w:szCs w:val="22"/>
        </w:rPr>
        <w:t>, die bautechnische Stellungnahmen erstellt haben, beschäftigt haben.</w:t>
      </w:r>
    </w:p>
    <w:p w14:paraId="5C20E249" w14:textId="77777777" w:rsidR="00060792" w:rsidRPr="00060792" w:rsidRDefault="00060792" w:rsidP="00060792">
      <w:pPr>
        <w:spacing w:after="120" w:line="276" w:lineRule="auto"/>
        <w:rPr>
          <w:rFonts w:cs="Arial"/>
          <w:szCs w:val="22"/>
        </w:rPr>
      </w:pPr>
      <w:r w:rsidRPr="00060792">
        <w:rPr>
          <w:rFonts w:cs="Arial"/>
          <w:szCs w:val="22"/>
        </w:rPr>
        <w:t>Diese müssen:</w:t>
      </w:r>
    </w:p>
    <w:p w14:paraId="7495FFA1" w14:textId="77777777" w:rsidR="00060792" w:rsidRPr="00060792" w:rsidRDefault="00060792" w:rsidP="00060792">
      <w:pPr>
        <w:spacing w:after="120" w:line="276" w:lineRule="auto"/>
        <w:rPr>
          <w:rFonts w:cs="Arial"/>
          <w:szCs w:val="22"/>
        </w:rPr>
      </w:pPr>
      <w:r w:rsidRPr="00060792">
        <w:rPr>
          <w:rFonts w:cs="Arial"/>
          <w:szCs w:val="22"/>
        </w:rPr>
        <w:t xml:space="preserve">- ein abgeschlossenes Studium der Architektur oder Bauingenieurswesen sowie </w:t>
      </w:r>
    </w:p>
    <w:p w14:paraId="397CC005" w14:textId="77777777" w:rsidR="00060792" w:rsidRPr="00060792" w:rsidRDefault="00060792" w:rsidP="00060792">
      <w:pPr>
        <w:spacing w:after="120" w:line="276" w:lineRule="auto"/>
        <w:rPr>
          <w:rFonts w:cs="Arial"/>
          <w:szCs w:val="22"/>
        </w:rPr>
      </w:pPr>
      <w:r w:rsidRPr="00060792">
        <w:rPr>
          <w:rFonts w:cs="Arial"/>
          <w:szCs w:val="22"/>
        </w:rPr>
        <w:t xml:space="preserve">- mindestens 2 Jahre einschlägige Berufserfahrung </w:t>
      </w:r>
    </w:p>
    <w:p w14:paraId="05DC40AA" w14:textId="7714AAC8" w:rsidR="0048622B" w:rsidRPr="00060792" w:rsidRDefault="00060792" w:rsidP="00060792">
      <w:pPr>
        <w:spacing w:after="120" w:line="276" w:lineRule="auto"/>
        <w:rPr>
          <w:rFonts w:cs="Arial"/>
          <w:szCs w:val="22"/>
        </w:rPr>
      </w:pPr>
      <w:r w:rsidRPr="00060792">
        <w:rPr>
          <w:rFonts w:cs="Arial"/>
          <w:szCs w:val="22"/>
        </w:rPr>
        <w:t>vorweisen können.</w:t>
      </w:r>
    </w:p>
    <w:p w14:paraId="6EE8C366" w14:textId="77777777" w:rsidR="00060792" w:rsidRPr="00060792" w:rsidRDefault="00060792" w:rsidP="00060792">
      <w:pPr>
        <w:spacing w:after="120" w:line="276" w:lineRule="auto"/>
        <w:rPr>
          <w:rFonts w:cs="Arial"/>
          <w:szCs w:val="22"/>
        </w:rPr>
      </w:pPr>
    </w:p>
    <w:p w14:paraId="6DA95B40" w14:textId="77777777" w:rsidR="0048622B" w:rsidRPr="00060792" w:rsidRDefault="0048622B" w:rsidP="00060792">
      <w:pPr>
        <w:spacing w:after="120" w:line="276" w:lineRule="auto"/>
        <w:jc w:val="both"/>
        <w:rPr>
          <w:rFonts w:cs="Arial"/>
          <w:b/>
          <w:szCs w:val="22"/>
        </w:rPr>
      </w:pPr>
      <w:r w:rsidRPr="00060792">
        <w:rPr>
          <w:rFonts w:cs="Arial"/>
          <w:b/>
          <w:szCs w:val="22"/>
        </w:rPr>
        <w:t>Bewertung der personellen Kapazität im Rahmen des Teilnahmewettbewerbs:</w:t>
      </w:r>
    </w:p>
    <w:p w14:paraId="30300084" w14:textId="59EEA53D" w:rsidR="00252F6F" w:rsidRPr="00823993" w:rsidRDefault="00252F6F" w:rsidP="00252F6F">
      <w:pPr>
        <w:rPr>
          <w:rFonts w:cs="Arial"/>
        </w:rPr>
      </w:pPr>
      <w:r w:rsidRPr="00823993">
        <w:rPr>
          <w:rFonts w:cs="Arial"/>
        </w:rPr>
        <w:t xml:space="preserve">Sofern mehr als 5 Teilnahmeanträge, die die Eignung erfüllen, eingehen, werden die </w:t>
      </w:r>
      <w:r w:rsidR="00E5587F">
        <w:rPr>
          <w:rFonts w:cs="Arial"/>
        </w:rPr>
        <w:t>personellen K</w:t>
      </w:r>
      <w:r>
        <w:rPr>
          <w:rFonts w:cs="Arial"/>
        </w:rPr>
        <w:t>apazitäten</w:t>
      </w:r>
      <w:r w:rsidRPr="00823993">
        <w:rPr>
          <w:rFonts w:cs="Arial"/>
        </w:rPr>
        <w:t xml:space="preserve"> einer Bewertung wie folgt unterzogen:</w:t>
      </w:r>
    </w:p>
    <w:p w14:paraId="3D219E0C" w14:textId="77777777" w:rsidR="00252F6F" w:rsidRDefault="00252F6F" w:rsidP="00060792">
      <w:pPr>
        <w:spacing w:line="276" w:lineRule="auto"/>
        <w:rPr>
          <w:rFonts w:eastAsia="Calibri" w:cs="Arial"/>
          <w:color w:val="000000"/>
          <w:szCs w:val="22"/>
          <w:lang w:eastAsia="en-US"/>
        </w:rPr>
      </w:pPr>
    </w:p>
    <w:p w14:paraId="6CD4EC9D" w14:textId="0A594572" w:rsidR="00060792" w:rsidRPr="00060792" w:rsidRDefault="00060792" w:rsidP="00060792">
      <w:pPr>
        <w:spacing w:line="276" w:lineRule="auto"/>
        <w:rPr>
          <w:rFonts w:eastAsia="Calibri" w:cs="Arial"/>
          <w:color w:val="000000"/>
          <w:szCs w:val="22"/>
          <w:lang w:eastAsia="en-US"/>
        </w:rPr>
      </w:pPr>
      <w:r w:rsidRPr="00060792">
        <w:rPr>
          <w:rFonts w:eastAsia="Calibri" w:cs="Arial"/>
          <w:color w:val="000000"/>
          <w:szCs w:val="22"/>
          <w:lang w:eastAsia="en-US"/>
        </w:rPr>
        <w:t xml:space="preserve">Ab der/dem </w:t>
      </w:r>
      <w:r w:rsidR="00E5587F">
        <w:rPr>
          <w:rFonts w:eastAsia="Calibri" w:cs="Arial"/>
          <w:color w:val="000000"/>
          <w:szCs w:val="22"/>
          <w:lang w:eastAsia="en-US"/>
        </w:rPr>
        <w:t>vierten</w:t>
      </w:r>
      <w:r w:rsidRPr="00060792">
        <w:rPr>
          <w:rFonts w:eastAsia="Calibri" w:cs="Arial"/>
          <w:color w:val="000000"/>
          <w:szCs w:val="22"/>
          <w:lang w:eastAsia="en-US"/>
        </w:rPr>
        <w:t xml:space="preserve"> bis zur/zum 10. </w:t>
      </w:r>
      <w:r w:rsidR="00E5587F">
        <w:rPr>
          <w:rFonts w:eastAsia="Calibri" w:cs="Arial"/>
          <w:color w:val="000000"/>
          <w:szCs w:val="22"/>
          <w:lang w:eastAsia="en-US"/>
        </w:rPr>
        <w:t xml:space="preserve">Beschäftigter/beschäftigten </w:t>
      </w:r>
      <w:proofErr w:type="spellStart"/>
      <w:r w:rsidR="00E5587F" w:rsidRPr="00060792">
        <w:rPr>
          <w:rFonts w:cs="Arial"/>
          <w:szCs w:val="22"/>
        </w:rPr>
        <w:t>Architekt:in</w:t>
      </w:r>
      <w:proofErr w:type="spellEnd"/>
      <w:r w:rsidR="00E5587F" w:rsidRPr="00060792">
        <w:rPr>
          <w:rFonts w:cs="Arial"/>
          <w:szCs w:val="22"/>
        </w:rPr>
        <w:t xml:space="preserve"> </w:t>
      </w:r>
      <w:r w:rsidR="00E5587F">
        <w:rPr>
          <w:rFonts w:cs="Arial"/>
          <w:szCs w:val="22"/>
        </w:rPr>
        <w:t>oder</w:t>
      </w:r>
      <w:r w:rsidR="00E5587F" w:rsidRPr="00060792">
        <w:rPr>
          <w:rFonts w:cs="Arial"/>
          <w:szCs w:val="22"/>
        </w:rPr>
        <w:t xml:space="preserve"> </w:t>
      </w:r>
      <w:proofErr w:type="spellStart"/>
      <w:r w:rsidR="00E5587F" w:rsidRPr="00060792">
        <w:rPr>
          <w:rFonts w:cs="Arial"/>
          <w:szCs w:val="22"/>
        </w:rPr>
        <w:t>Ingenieur:in</w:t>
      </w:r>
      <w:proofErr w:type="spellEnd"/>
      <w:r w:rsidRPr="00060792">
        <w:rPr>
          <w:rFonts w:eastAsia="Calibri" w:cs="Arial"/>
          <w:color w:val="000000"/>
          <w:szCs w:val="22"/>
          <w:lang w:eastAsia="en-US"/>
        </w:rPr>
        <w:t xml:space="preserve"> im letzten Geschäftsjahr wird jeweils 1 Punkt vergeben.</w:t>
      </w:r>
    </w:p>
    <w:p w14:paraId="2B762706" w14:textId="77777777" w:rsidR="00060792" w:rsidRDefault="00060792" w:rsidP="00060792">
      <w:pPr>
        <w:spacing w:line="276" w:lineRule="auto"/>
        <w:rPr>
          <w:rFonts w:eastAsia="Calibri" w:cs="Arial"/>
          <w:color w:val="000000"/>
          <w:szCs w:val="22"/>
          <w:lang w:eastAsia="en-US"/>
        </w:rPr>
      </w:pPr>
    </w:p>
    <w:p w14:paraId="1C71C4B7" w14:textId="41234A80" w:rsidR="00060792" w:rsidRPr="00060792" w:rsidRDefault="00E5587F" w:rsidP="00060792">
      <w:pPr>
        <w:spacing w:line="276" w:lineRule="auto"/>
        <w:rPr>
          <w:rFonts w:eastAsia="Calibri" w:cs="Arial"/>
          <w:color w:val="000000"/>
          <w:szCs w:val="22"/>
          <w:lang w:eastAsia="en-US"/>
        </w:rPr>
      </w:pPr>
      <w:r>
        <w:rPr>
          <w:rFonts w:eastAsia="Calibri" w:cs="Arial"/>
          <w:color w:val="000000"/>
          <w:szCs w:val="22"/>
          <w:lang w:eastAsia="en-US"/>
        </w:rPr>
        <w:t>Insgesamt können bis zu 7</w:t>
      </w:r>
      <w:r w:rsidR="00060792" w:rsidRPr="00060792">
        <w:rPr>
          <w:rFonts w:eastAsia="Calibri" w:cs="Arial"/>
          <w:color w:val="000000"/>
          <w:szCs w:val="22"/>
          <w:lang w:eastAsia="en-US"/>
        </w:rPr>
        <w:t xml:space="preserve"> Punkte mit der personellen Kapazität, die über die Mindestanforderungen hinausgeht, erreicht werden. </w:t>
      </w:r>
    </w:p>
    <w:p w14:paraId="53945441" w14:textId="77777777" w:rsidR="00060792" w:rsidRPr="00060792" w:rsidRDefault="00060792" w:rsidP="00060792">
      <w:pPr>
        <w:spacing w:line="276" w:lineRule="auto"/>
        <w:rPr>
          <w:rFonts w:eastAsia="Calibri" w:cs="Arial"/>
          <w:color w:val="000000"/>
          <w:szCs w:val="22"/>
          <w:lang w:eastAsia="en-US"/>
        </w:rPr>
      </w:pPr>
    </w:p>
    <w:p w14:paraId="2B941795" w14:textId="5D4F1DB0" w:rsidR="00060792" w:rsidRDefault="00060792">
      <w:pPr>
        <w:autoSpaceDE/>
        <w:autoSpaceDN/>
        <w:adjustRightInd/>
      </w:pPr>
      <w:r>
        <w:br w:type="page"/>
      </w:r>
    </w:p>
    <w:p w14:paraId="3F32DCB4" w14:textId="77777777" w:rsidR="00060792" w:rsidRDefault="00060792" w:rsidP="00060792"/>
    <w:tbl>
      <w:tblPr>
        <w:tblStyle w:val="Tabellenraster"/>
        <w:tblW w:w="9498" w:type="dxa"/>
        <w:tblLook w:val="04A0" w:firstRow="1" w:lastRow="0" w:firstColumn="1" w:lastColumn="0" w:noHBand="0" w:noVBand="1"/>
      </w:tblPr>
      <w:tblGrid>
        <w:gridCol w:w="4820"/>
        <w:gridCol w:w="4678"/>
      </w:tblGrid>
      <w:tr w:rsidR="00337771" w:rsidRPr="00D54DD6" w14:paraId="0DA60FAD" w14:textId="77777777" w:rsidTr="00732F3D">
        <w:trPr>
          <w:trHeight w:val="991"/>
        </w:trPr>
        <w:tc>
          <w:tcPr>
            <w:tcW w:w="4820" w:type="dxa"/>
            <w:tcBorders>
              <w:top w:val="nil"/>
              <w:left w:val="nil"/>
            </w:tcBorders>
          </w:tcPr>
          <w:p w14:paraId="5DDC8BE7" w14:textId="77777777" w:rsidR="00337771" w:rsidRPr="00D54DD6" w:rsidRDefault="00337771" w:rsidP="00D30F8C">
            <w:pPr>
              <w:rPr>
                <w:b/>
                <w:i/>
                <w:szCs w:val="16"/>
              </w:rPr>
            </w:pPr>
          </w:p>
        </w:tc>
        <w:tc>
          <w:tcPr>
            <w:tcW w:w="4678" w:type="dxa"/>
          </w:tcPr>
          <w:p w14:paraId="4418FCC6" w14:textId="71B69DCB" w:rsidR="00337771" w:rsidRPr="00730FE6" w:rsidRDefault="00DA2DF7" w:rsidP="00D35FEB">
            <w:pPr>
              <w:jc w:val="left"/>
              <w:rPr>
                <w:b/>
                <w:szCs w:val="16"/>
              </w:rPr>
            </w:pPr>
            <w:r>
              <w:rPr>
                <w:b/>
                <w:szCs w:val="16"/>
              </w:rPr>
              <w:t xml:space="preserve">Durchschnittliche </w:t>
            </w:r>
            <w:r w:rsidR="00F25A7E">
              <w:rPr>
                <w:b/>
                <w:szCs w:val="16"/>
              </w:rPr>
              <w:t xml:space="preserve">Anzahl der </w:t>
            </w:r>
            <w:proofErr w:type="spellStart"/>
            <w:r w:rsidR="00060792">
              <w:rPr>
                <w:b/>
                <w:szCs w:val="16"/>
              </w:rPr>
              <w:t>beschäftigten</w:t>
            </w:r>
            <w:proofErr w:type="spellEnd"/>
            <w:r w:rsidR="00060792">
              <w:rPr>
                <w:b/>
                <w:szCs w:val="16"/>
              </w:rPr>
              <w:t xml:space="preserve"> </w:t>
            </w:r>
            <w:proofErr w:type="spellStart"/>
            <w:r w:rsidR="00060792">
              <w:rPr>
                <w:b/>
                <w:szCs w:val="16"/>
              </w:rPr>
              <w:t>Architekt:innen</w:t>
            </w:r>
            <w:proofErr w:type="spellEnd"/>
            <w:r w:rsidR="00060792">
              <w:rPr>
                <w:b/>
                <w:szCs w:val="16"/>
              </w:rPr>
              <w:t xml:space="preserve"> und </w:t>
            </w:r>
            <w:proofErr w:type="spellStart"/>
            <w:r w:rsidR="00060792">
              <w:rPr>
                <w:b/>
                <w:szCs w:val="16"/>
              </w:rPr>
              <w:t>Ingenieur:innen</w:t>
            </w:r>
            <w:proofErr w:type="spellEnd"/>
            <w:r w:rsidR="00060792">
              <w:rPr>
                <w:b/>
                <w:szCs w:val="16"/>
              </w:rPr>
              <w:t xml:space="preserve"> mit mindestens 2 Jahren Berufserfahrung</w:t>
            </w:r>
          </w:p>
        </w:tc>
      </w:tr>
      <w:tr w:rsidR="00730FE6" w:rsidRPr="00D54DD6" w14:paraId="22DDC301" w14:textId="77777777" w:rsidTr="008E4DDD">
        <w:trPr>
          <w:trHeight w:val="980"/>
        </w:trPr>
        <w:tc>
          <w:tcPr>
            <w:tcW w:w="4820" w:type="dxa"/>
          </w:tcPr>
          <w:p w14:paraId="36B407DC" w14:textId="77777777" w:rsidR="00A032CA" w:rsidRDefault="00A032CA" w:rsidP="00D16469">
            <w:pPr>
              <w:rPr>
                <w:b/>
                <w:szCs w:val="16"/>
              </w:rPr>
            </w:pPr>
          </w:p>
          <w:p w14:paraId="339E5C9D" w14:textId="77777777" w:rsidR="00730FE6" w:rsidRPr="001364CA" w:rsidRDefault="00730FE6" w:rsidP="00D16469">
            <w:pPr>
              <w:rPr>
                <w:b/>
                <w:szCs w:val="16"/>
              </w:rPr>
            </w:pPr>
            <w:r w:rsidRPr="001364CA">
              <w:rPr>
                <w:b/>
                <w:szCs w:val="16"/>
              </w:rPr>
              <w:t xml:space="preserve">im </w:t>
            </w:r>
            <w:r>
              <w:rPr>
                <w:b/>
                <w:szCs w:val="16"/>
              </w:rPr>
              <w:t xml:space="preserve">letzten </w:t>
            </w:r>
            <w:r w:rsidRPr="001364CA">
              <w:rPr>
                <w:b/>
                <w:szCs w:val="16"/>
              </w:rPr>
              <w:t>Geschäftsjahr</w:t>
            </w:r>
          </w:p>
        </w:tc>
        <w:tc>
          <w:tcPr>
            <w:tcW w:w="4678" w:type="dxa"/>
          </w:tcPr>
          <w:p w14:paraId="5D53B6C5" w14:textId="77777777" w:rsidR="00A032CA" w:rsidRDefault="00A032CA" w:rsidP="00A05BB2">
            <w:pPr>
              <w:rPr>
                <w:rFonts w:cs="Arial"/>
                <w:b/>
                <w:bCs/>
                <w:snapToGrid/>
                <w:szCs w:val="24"/>
                <w:lang w:eastAsia="en-US"/>
              </w:rPr>
            </w:pPr>
          </w:p>
          <w:p w14:paraId="6F978532" w14:textId="77777777" w:rsidR="00730FE6" w:rsidRDefault="00D35FEB" w:rsidP="00A05BB2">
            <w:pPr>
              <w:rPr>
                <w:rFonts w:cs="Arial"/>
                <w:b/>
                <w:bCs/>
                <w:snapToGrid/>
                <w:szCs w:val="24"/>
                <w:lang w:eastAsia="en-US"/>
              </w:rPr>
            </w:pPr>
            <w:sdt>
              <w:sdtPr>
                <w:rPr>
                  <w:rFonts w:cs="Arial"/>
                  <w:b/>
                  <w:bCs/>
                  <w:snapToGrid/>
                  <w:szCs w:val="24"/>
                  <w:lang w:eastAsia="en-US"/>
                </w:rPr>
                <w:id w:val="-1316565312"/>
                <w:placeholder>
                  <w:docPart w:val="DB29F1DED27B4A1E82E60F26CF7D5BEA"/>
                </w:placeholder>
                <w:showingPlcHdr/>
              </w:sdtPr>
              <w:sdtEndPr/>
              <w:sdtContent>
                <w:bookmarkStart w:id="0" w:name="_GoBack"/>
                <w:r w:rsidR="00730FE6" w:rsidRPr="006F40AB">
                  <w:rPr>
                    <w:rFonts w:eastAsia="Calibri" w:cs="Arial"/>
                    <w:color w:val="808080"/>
                    <w:szCs w:val="22"/>
                    <w:lang w:eastAsia="en-US"/>
                  </w:rPr>
                  <w:t>Klicken Sie hier, um Text einzugeben.</w:t>
                </w:r>
                <w:bookmarkEnd w:id="0"/>
              </w:sdtContent>
            </w:sdt>
          </w:p>
        </w:tc>
      </w:tr>
      <w:tr w:rsidR="00730FE6" w:rsidRPr="00D54DD6" w14:paraId="3C3D6613" w14:textId="77777777" w:rsidTr="008E4DDD">
        <w:trPr>
          <w:trHeight w:val="980"/>
        </w:trPr>
        <w:tc>
          <w:tcPr>
            <w:tcW w:w="4820" w:type="dxa"/>
          </w:tcPr>
          <w:p w14:paraId="308ED04F" w14:textId="77777777" w:rsidR="00A032CA" w:rsidRDefault="00A032CA" w:rsidP="00D16469">
            <w:pPr>
              <w:rPr>
                <w:b/>
                <w:szCs w:val="16"/>
              </w:rPr>
            </w:pPr>
          </w:p>
          <w:p w14:paraId="71DA4375" w14:textId="77777777" w:rsidR="00730FE6" w:rsidRDefault="00730FE6" w:rsidP="00D16469">
            <w:r w:rsidRPr="00387E6E">
              <w:rPr>
                <w:b/>
                <w:szCs w:val="16"/>
              </w:rPr>
              <w:t xml:space="preserve">im </w:t>
            </w:r>
            <w:r>
              <w:rPr>
                <w:b/>
                <w:szCs w:val="16"/>
              </w:rPr>
              <w:t>v</w:t>
            </w:r>
            <w:r w:rsidR="00D16469">
              <w:rPr>
                <w:b/>
                <w:szCs w:val="16"/>
              </w:rPr>
              <w:t>or</w:t>
            </w:r>
            <w:r w:rsidRPr="00387E6E">
              <w:rPr>
                <w:b/>
                <w:szCs w:val="16"/>
              </w:rPr>
              <w:t>letzten Geschäftsjahr</w:t>
            </w:r>
          </w:p>
        </w:tc>
        <w:tc>
          <w:tcPr>
            <w:tcW w:w="4678" w:type="dxa"/>
          </w:tcPr>
          <w:p w14:paraId="5D5ADAC2" w14:textId="77777777" w:rsidR="00A032CA" w:rsidRDefault="00A032CA" w:rsidP="00A05BB2">
            <w:pPr>
              <w:rPr>
                <w:rFonts w:cs="Arial"/>
                <w:b/>
                <w:bCs/>
                <w:snapToGrid/>
                <w:szCs w:val="24"/>
                <w:lang w:eastAsia="en-US"/>
              </w:rPr>
            </w:pPr>
          </w:p>
          <w:p w14:paraId="01873D0A" w14:textId="77777777" w:rsidR="00730FE6" w:rsidRDefault="00D35FEB" w:rsidP="00A05BB2">
            <w:pPr>
              <w:rPr>
                <w:rFonts w:cs="Arial"/>
                <w:b/>
                <w:bCs/>
                <w:snapToGrid/>
                <w:szCs w:val="24"/>
                <w:lang w:eastAsia="en-US"/>
              </w:rPr>
            </w:pPr>
            <w:sdt>
              <w:sdtPr>
                <w:rPr>
                  <w:rFonts w:cs="Arial"/>
                  <w:b/>
                  <w:bCs/>
                  <w:snapToGrid/>
                  <w:szCs w:val="24"/>
                  <w:lang w:eastAsia="en-US"/>
                </w:rPr>
                <w:id w:val="1130361871"/>
                <w:placeholder>
                  <w:docPart w:val="6F9EF9C8104E4A258BF1CD115AEB90C2"/>
                </w:placeholder>
                <w:showingPlcHdr/>
              </w:sdtPr>
              <w:sdtEndPr/>
              <w:sdtContent>
                <w:r w:rsidR="00730FE6" w:rsidRPr="006F40AB">
                  <w:rPr>
                    <w:rFonts w:eastAsia="Calibri" w:cs="Arial"/>
                    <w:color w:val="808080"/>
                    <w:szCs w:val="22"/>
                    <w:lang w:eastAsia="en-US"/>
                  </w:rPr>
                  <w:t>Klicken Sie hier, um Text einzugeben.</w:t>
                </w:r>
              </w:sdtContent>
            </w:sdt>
          </w:p>
        </w:tc>
      </w:tr>
    </w:tbl>
    <w:p w14:paraId="09A0F30F" w14:textId="0BC436DC" w:rsidR="001E0CC8" w:rsidRDefault="001E0CC8" w:rsidP="00D30F8C">
      <w:pPr>
        <w:spacing w:after="120"/>
        <w:jc w:val="both"/>
        <w:rPr>
          <w:rFonts w:cs="Arial"/>
          <w:snapToGrid/>
          <w:sz w:val="20"/>
        </w:rPr>
      </w:pPr>
    </w:p>
    <w:p w14:paraId="01795E9B" w14:textId="77777777" w:rsidR="00732F3D" w:rsidRPr="00D30F8C" w:rsidRDefault="00732F3D" w:rsidP="00D30F8C">
      <w:pPr>
        <w:spacing w:after="120"/>
        <w:jc w:val="both"/>
        <w:rPr>
          <w:rFonts w:cs="Arial"/>
          <w:snapToGrid/>
          <w:sz w:val="20"/>
        </w:rPr>
      </w:pPr>
    </w:p>
    <w:p w14:paraId="7E993C3F" w14:textId="77777777" w:rsidR="005B2AF5" w:rsidRDefault="005B2AF5" w:rsidP="00A032CA">
      <w:pPr>
        <w:pBdr>
          <w:top w:val="single" w:sz="4" w:space="1" w:color="auto"/>
          <w:left w:val="single" w:sz="4" w:space="4" w:color="auto"/>
          <w:bottom w:val="single" w:sz="4" w:space="1" w:color="auto"/>
          <w:right w:val="single" w:sz="4" w:space="0" w:color="auto"/>
        </w:pBdr>
        <w:overflowPunct w:val="0"/>
        <w:textAlignment w:val="baseline"/>
        <w:rPr>
          <w:rFonts w:eastAsia="Calibri" w:cs="Courier"/>
          <w:snapToGrid/>
          <w:sz w:val="18"/>
          <w:szCs w:val="18"/>
          <w:lang w:eastAsia="en-US" w:bidi="en-US"/>
        </w:rPr>
      </w:pPr>
      <w:r>
        <w:rPr>
          <w:snapToGrid/>
          <w:sz w:val="20"/>
        </w:rPr>
        <w:br/>
      </w:r>
      <w:sdt>
        <w:sdtPr>
          <w:rPr>
            <w:rFonts w:eastAsia="Calibri" w:cs="Courier"/>
            <w:snapToGrid/>
            <w:sz w:val="18"/>
            <w:szCs w:val="18"/>
            <w:lang w:eastAsia="en-US" w:bidi="en-US"/>
          </w:rPr>
          <w:id w:val="-140590038"/>
          <w:placeholder>
            <w:docPart w:val="749EE30F38904E819520BC62EF38CBAE"/>
          </w:placeholder>
          <w:showingPlcHdr/>
          <w:text/>
        </w:sdtPr>
        <w:sdtEndPr/>
        <w:sdtContent>
          <w:r w:rsidRPr="00A7615A">
            <w:rPr>
              <w:rStyle w:val="Platzhaltertext"/>
            </w:rPr>
            <w:t>Klicken Sie hier, um Text einzugeben.</w:t>
          </w:r>
        </w:sdtContent>
      </w:sdt>
      <w:r>
        <w:rPr>
          <w:rFonts w:eastAsia="Calibri" w:cs="Courier"/>
          <w:snapToGrid/>
          <w:sz w:val="18"/>
          <w:szCs w:val="18"/>
          <w:lang w:eastAsia="en-US" w:bidi="en-US"/>
        </w:rPr>
        <w:tab/>
      </w:r>
      <w:r>
        <w:rPr>
          <w:rFonts w:eastAsia="Calibri" w:cs="Courier"/>
          <w:snapToGrid/>
          <w:sz w:val="18"/>
          <w:szCs w:val="18"/>
          <w:lang w:eastAsia="en-US" w:bidi="en-US"/>
        </w:rPr>
        <w:tab/>
      </w:r>
      <w:sdt>
        <w:sdtPr>
          <w:rPr>
            <w:rFonts w:eastAsia="Calibri" w:cs="Courier"/>
            <w:snapToGrid/>
            <w:sz w:val="18"/>
            <w:szCs w:val="18"/>
            <w:lang w:eastAsia="en-US" w:bidi="en-US"/>
          </w:rPr>
          <w:id w:val="-1749412635"/>
          <w:placeholder>
            <w:docPart w:val="0765646591C5457196D1E6799953ACBF"/>
          </w:placeholder>
          <w:showingPlcHdr/>
          <w:text/>
        </w:sdtPr>
        <w:sdtEndPr/>
        <w:sdtContent>
          <w:r w:rsidRPr="00A7615A">
            <w:rPr>
              <w:rStyle w:val="Platzhaltertext"/>
            </w:rPr>
            <w:t>Klicken Sie hier, um Text einzugeben.</w:t>
          </w:r>
        </w:sdtContent>
      </w:sdt>
    </w:p>
    <w:p w14:paraId="57A926C2" w14:textId="77777777" w:rsidR="005B2AF5" w:rsidRPr="00DD1015" w:rsidRDefault="005B2AF5" w:rsidP="00A032CA">
      <w:pPr>
        <w:pBdr>
          <w:top w:val="single" w:sz="4" w:space="1" w:color="auto"/>
          <w:left w:val="single" w:sz="4" w:space="4" w:color="auto"/>
          <w:bottom w:val="single" w:sz="4" w:space="1" w:color="auto"/>
          <w:right w:val="single" w:sz="4" w:space="0" w:color="auto"/>
        </w:pBdr>
        <w:overflowPunct w:val="0"/>
        <w:textAlignment w:val="baseline"/>
        <w:rPr>
          <w:rFonts w:eastAsia="Calibri" w:cs="Courier"/>
          <w:snapToGrid/>
          <w:sz w:val="18"/>
          <w:szCs w:val="18"/>
          <w:lang w:eastAsia="en-US" w:bidi="en-US"/>
        </w:rPr>
      </w:pPr>
      <w:r>
        <w:rPr>
          <w:rFonts w:eastAsia="Calibri" w:cs="Courier"/>
          <w:snapToGrid/>
          <w:sz w:val="18"/>
          <w:szCs w:val="18"/>
          <w:lang w:eastAsia="en-US" w:bidi="en-US"/>
        </w:rPr>
        <w:t>(Ort, Datum)</w:t>
      </w:r>
      <w:r>
        <w:rPr>
          <w:rFonts w:eastAsia="Calibri" w:cs="Courier"/>
          <w:snapToGrid/>
          <w:sz w:val="18"/>
          <w:szCs w:val="18"/>
          <w:lang w:eastAsia="en-US" w:bidi="en-US"/>
        </w:rPr>
        <w:tab/>
      </w:r>
      <w:r>
        <w:rPr>
          <w:rFonts w:eastAsia="Calibri" w:cs="Courier"/>
          <w:snapToGrid/>
          <w:sz w:val="18"/>
          <w:szCs w:val="18"/>
          <w:lang w:eastAsia="en-US" w:bidi="en-US"/>
        </w:rPr>
        <w:tab/>
      </w:r>
      <w:r>
        <w:rPr>
          <w:rFonts w:eastAsia="Calibri" w:cs="Courier"/>
          <w:snapToGrid/>
          <w:sz w:val="18"/>
          <w:szCs w:val="18"/>
          <w:lang w:eastAsia="en-US" w:bidi="en-US"/>
        </w:rPr>
        <w:tab/>
      </w:r>
      <w:r>
        <w:rPr>
          <w:rFonts w:eastAsia="Calibri" w:cs="Courier"/>
          <w:snapToGrid/>
          <w:sz w:val="18"/>
          <w:szCs w:val="18"/>
          <w:lang w:eastAsia="en-US" w:bidi="en-US"/>
        </w:rPr>
        <w:tab/>
      </w:r>
      <w:r>
        <w:rPr>
          <w:rFonts w:eastAsia="Calibri" w:cs="Courier"/>
          <w:snapToGrid/>
          <w:sz w:val="18"/>
          <w:szCs w:val="18"/>
          <w:lang w:eastAsia="en-US" w:bidi="en-US"/>
        </w:rPr>
        <w:tab/>
      </w:r>
      <w:r>
        <w:rPr>
          <w:rFonts w:eastAsia="Calibri" w:cs="Courier"/>
          <w:snapToGrid/>
          <w:sz w:val="18"/>
          <w:szCs w:val="18"/>
          <w:lang w:eastAsia="en-US" w:bidi="en-US"/>
        </w:rPr>
        <w:tab/>
        <w:t>(Firmenname</w:t>
      </w:r>
      <w:r w:rsidRPr="00CD30B0">
        <w:rPr>
          <w:rFonts w:eastAsia="Calibri" w:cs="Courier"/>
          <w:snapToGrid/>
          <w:sz w:val="18"/>
          <w:szCs w:val="18"/>
          <w:lang w:eastAsia="en-US" w:bidi="en-US"/>
        </w:rPr>
        <w:t>)</w:t>
      </w:r>
    </w:p>
    <w:sectPr w:rsidR="005B2AF5" w:rsidRPr="00DD1015" w:rsidSect="0066733E">
      <w:headerReference w:type="default" r:id="rId7"/>
      <w:footerReference w:type="default" r:id="rId8"/>
      <w:pgSz w:w="11906" w:h="16838" w:code="9"/>
      <w:pgMar w:top="2552" w:right="964" w:bottom="1134" w:left="1418" w:header="765"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72EF3" w14:textId="77777777" w:rsidR="00EA51B8" w:rsidRDefault="00EA51B8">
      <w:r>
        <w:separator/>
      </w:r>
    </w:p>
  </w:endnote>
  <w:endnote w:type="continuationSeparator" w:id="0">
    <w:p w14:paraId="35693649" w14:textId="77777777" w:rsidR="00EA51B8" w:rsidRDefault="00EA5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D23D9" w14:textId="4226830A" w:rsidR="0088720D" w:rsidRPr="0088720D" w:rsidRDefault="00D86D08" w:rsidP="0088720D">
    <w:pPr>
      <w:pStyle w:val="Fuzeile"/>
      <w:rPr>
        <w:rFonts w:cs="Arial"/>
        <w:sz w:val="16"/>
        <w:szCs w:val="16"/>
      </w:rPr>
    </w:pPr>
    <w:r>
      <w:rPr>
        <w:rFonts w:cs="Arial"/>
        <w:sz w:val="16"/>
        <w:szCs w:val="16"/>
      </w:rPr>
      <w:t>EU-Ausschreibung</w:t>
    </w:r>
    <w:r w:rsidR="0088720D" w:rsidRPr="0088720D">
      <w:rPr>
        <w:rFonts w:cs="Arial"/>
        <w:sz w:val="16"/>
        <w:szCs w:val="16"/>
      </w:rPr>
      <w:t xml:space="preserve"> </w:t>
    </w:r>
    <w:r w:rsidR="006F40AB">
      <w:rPr>
        <w:rFonts w:cs="Arial"/>
        <w:sz w:val="16"/>
        <w:szCs w:val="16"/>
      </w:rPr>
      <w:t>2026-</w:t>
    </w:r>
    <w:r w:rsidR="00E31392">
      <w:rPr>
        <w:rFonts w:cs="Arial"/>
        <w:sz w:val="16"/>
        <w:szCs w:val="16"/>
      </w:rPr>
      <w:t>244: Bautechnische Stellungnahmen</w:t>
    </w:r>
  </w:p>
  <w:p w14:paraId="2E551F90" w14:textId="2ED54953" w:rsidR="00EB121D" w:rsidRPr="0088720D" w:rsidRDefault="0088720D" w:rsidP="0088720D">
    <w:pPr>
      <w:pStyle w:val="Fuzeile"/>
      <w:rPr>
        <w:rFonts w:cs="Arial"/>
        <w:sz w:val="16"/>
        <w:szCs w:val="16"/>
      </w:rPr>
    </w:pPr>
    <w:r w:rsidRPr="00894653">
      <w:rPr>
        <w:rFonts w:cs="Arial"/>
        <w:sz w:val="16"/>
        <w:szCs w:val="16"/>
      </w:rPr>
      <w:t xml:space="preserve">Anlage </w:t>
    </w:r>
    <w:r w:rsidR="00E31392">
      <w:rPr>
        <w:rFonts w:cs="Arial"/>
        <w:sz w:val="16"/>
        <w:szCs w:val="16"/>
      </w:rPr>
      <w:t>08</w:t>
    </w:r>
    <w:r w:rsidRPr="00894653">
      <w:rPr>
        <w:rFonts w:cs="Arial"/>
        <w:sz w:val="16"/>
        <w:szCs w:val="16"/>
      </w:rPr>
      <w:t xml:space="preserve"> </w:t>
    </w:r>
    <w:r w:rsidRPr="0088720D">
      <w:rPr>
        <w:rFonts w:cs="Arial"/>
        <w:sz w:val="16"/>
        <w:szCs w:val="16"/>
      </w:rPr>
      <w:t>Eigenerklärung zu</w:t>
    </w:r>
    <w:r w:rsidR="00730FE6">
      <w:rPr>
        <w:rFonts w:cs="Arial"/>
        <w:sz w:val="16"/>
        <w:szCs w:val="16"/>
      </w:rPr>
      <w:t>r personellen Kapazität</w:t>
    </w:r>
    <w:r w:rsidRPr="0088720D">
      <w:rPr>
        <w:rFonts w:cs="Arial"/>
        <w:sz w:val="16"/>
        <w:szCs w:val="16"/>
      </w:rPr>
      <w:tab/>
    </w:r>
    <w:r w:rsidRPr="0088720D">
      <w:rPr>
        <w:rFonts w:cs="Arial"/>
        <w:sz w:val="16"/>
        <w:szCs w:val="16"/>
      </w:rPr>
      <w:tab/>
      <w:t xml:space="preserve">Seite </w:t>
    </w:r>
    <w:r w:rsidRPr="0088720D">
      <w:rPr>
        <w:rFonts w:cs="Arial"/>
        <w:sz w:val="16"/>
        <w:szCs w:val="16"/>
      </w:rPr>
      <w:fldChar w:fldCharType="begin"/>
    </w:r>
    <w:r w:rsidRPr="0088720D">
      <w:rPr>
        <w:rFonts w:cs="Arial"/>
        <w:sz w:val="16"/>
        <w:szCs w:val="16"/>
      </w:rPr>
      <w:instrText>PAGE   \* MERGEFORMAT</w:instrText>
    </w:r>
    <w:r w:rsidRPr="0088720D">
      <w:rPr>
        <w:rFonts w:cs="Arial"/>
        <w:sz w:val="16"/>
        <w:szCs w:val="16"/>
      </w:rPr>
      <w:fldChar w:fldCharType="separate"/>
    </w:r>
    <w:r w:rsidR="00D35FEB">
      <w:rPr>
        <w:rFonts w:cs="Arial"/>
        <w:noProof/>
        <w:sz w:val="16"/>
        <w:szCs w:val="16"/>
      </w:rPr>
      <w:t>2</w:t>
    </w:r>
    <w:r w:rsidRPr="0088720D">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50BB7" w14:textId="77777777" w:rsidR="00EA51B8" w:rsidRDefault="00EA51B8">
      <w:r>
        <w:separator/>
      </w:r>
    </w:p>
  </w:footnote>
  <w:footnote w:type="continuationSeparator" w:id="0">
    <w:p w14:paraId="502E4472" w14:textId="77777777" w:rsidR="00EA51B8" w:rsidRDefault="00EA5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55172" w14:textId="77777777" w:rsidR="00EA51B8" w:rsidRPr="00EA51B8" w:rsidRDefault="00BC1143">
    <w:pPr>
      <w:pStyle w:val="Kopfzeile"/>
      <w:rPr>
        <w:b/>
      </w:rPr>
    </w:pPr>
    <w:r w:rsidRPr="00EA51B8">
      <w:rPr>
        <w:b/>
        <w:noProof/>
        <w:snapToGrid/>
      </w:rPr>
      <w:drawing>
        <wp:anchor distT="0" distB="0" distL="114300" distR="114300" simplePos="0" relativeHeight="251657728" behindDoc="0" locked="0" layoutInCell="1" allowOverlap="0" wp14:anchorId="4528CC9E" wp14:editId="493E911B">
          <wp:simplePos x="0" y="0"/>
          <wp:positionH relativeFrom="page">
            <wp:posOffset>5184775</wp:posOffset>
          </wp:positionH>
          <wp:positionV relativeFrom="page">
            <wp:posOffset>540385</wp:posOffset>
          </wp:positionV>
          <wp:extent cx="1814400" cy="486000"/>
          <wp:effectExtent l="0" t="0" r="0" b="9525"/>
          <wp:wrapNone/>
          <wp:docPr id="2" name="Bild 1" descr="logo_IBB_PC_RGB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IBB_PC_RGB_print"/>
                  <pic:cNvPicPr>
                    <a:picLocks noChangeAspect="1" noChangeArrowheads="1"/>
                  </pic:cNvPicPr>
                </pic:nvPicPr>
                <pic:blipFill>
                  <a:blip r:embed="rId1"/>
                  <a:srcRect/>
                  <a:stretch>
                    <a:fillRect/>
                  </a:stretch>
                </pic:blipFill>
                <pic:spPr bwMode="auto">
                  <a:xfrm>
                    <a:off x="0" y="0"/>
                    <a:ext cx="1814400" cy="48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1427F3E" w14:textId="77777777" w:rsidR="00DD1CF4" w:rsidRDefault="00DD1CF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93141"/>
    <w:multiLevelType w:val="multilevel"/>
    <w:tmpl w:val="11CAAE66"/>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15:restartNumberingAfterBreak="0">
    <w:nsid w:val="570F111C"/>
    <w:multiLevelType w:val="multilevel"/>
    <w:tmpl w:val="DB08600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LNZs3mu2Tk7xmkMoRw0UzKDVWMcnFOwEcl/zHOunhse9MenmKYl1tzDn8bSCTaAcUWDXeKBGtrvSGhRzpJU1Q==" w:salt="zbm6SmoCf6t7MtMf8iPHlw=="/>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1B8"/>
    <w:rsid w:val="00060792"/>
    <w:rsid w:val="000613C3"/>
    <w:rsid w:val="000D0F58"/>
    <w:rsid w:val="000D29EC"/>
    <w:rsid w:val="001324BA"/>
    <w:rsid w:val="001364CA"/>
    <w:rsid w:val="00160522"/>
    <w:rsid w:val="00162E63"/>
    <w:rsid w:val="001C6367"/>
    <w:rsid w:val="001E0CC8"/>
    <w:rsid w:val="00252F6F"/>
    <w:rsid w:val="00285E63"/>
    <w:rsid w:val="002B12CB"/>
    <w:rsid w:val="002C4DB8"/>
    <w:rsid w:val="00324A7D"/>
    <w:rsid w:val="00337771"/>
    <w:rsid w:val="00337E0D"/>
    <w:rsid w:val="0036350C"/>
    <w:rsid w:val="0038116D"/>
    <w:rsid w:val="003C3846"/>
    <w:rsid w:val="003F253E"/>
    <w:rsid w:val="00407B46"/>
    <w:rsid w:val="00420513"/>
    <w:rsid w:val="004244DD"/>
    <w:rsid w:val="004469F8"/>
    <w:rsid w:val="00475C85"/>
    <w:rsid w:val="00475E09"/>
    <w:rsid w:val="00483F7D"/>
    <w:rsid w:val="0048622B"/>
    <w:rsid w:val="00492CDA"/>
    <w:rsid w:val="004A24AB"/>
    <w:rsid w:val="004C0567"/>
    <w:rsid w:val="00554A53"/>
    <w:rsid w:val="005836C1"/>
    <w:rsid w:val="005A1D11"/>
    <w:rsid w:val="005B2AF5"/>
    <w:rsid w:val="005D3A18"/>
    <w:rsid w:val="005E4C58"/>
    <w:rsid w:val="00603197"/>
    <w:rsid w:val="006267CB"/>
    <w:rsid w:val="006338FA"/>
    <w:rsid w:val="0066039B"/>
    <w:rsid w:val="0066733E"/>
    <w:rsid w:val="0069342A"/>
    <w:rsid w:val="006934EF"/>
    <w:rsid w:val="006F38AF"/>
    <w:rsid w:val="006F40AB"/>
    <w:rsid w:val="0070340D"/>
    <w:rsid w:val="00710B5E"/>
    <w:rsid w:val="00730FE6"/>
    <w:rsid w:val="00732F3D"/>
    <w:rsid w:val="00734298"/>
    <w:rsid w:val="00753906"/>
    <w:rsid w:val="007611CF"/>
    <w:rsid w:val="007A0541"/>
    <w:rsid w:val="007A7DC5"/>
    <w:rsid w:val="007D72FA"/>
    <w:rsid w:val="007E5B03"/>
    <w:rsid w:val="007F7C3C"/>
    <w:rsid w:val="008050B1"/>
    <w:rsid w:val="00840406"/>
    <w:rsid w:val="00852484"/>
    <w:rsid w:val="00874FD3"/>
    <w:rsid w:val="0088720D"/>
    <w:rsid w:val="00894653"/>
    <w:rsid w:val="008E2925"/>
    <w:rsid w:val="008E4162"/>
    <w:rsid w:val="008E4DDD"/>
    <w:rsid w:val="008F0B14"/>
    <w:rsid w:val="00902516"/>
    <w:rsid w:val="00927C6F"/>
    <w:rsid w:val="00940D9B"/>
    <w:rsid w:val="0096293F"/>
    <w:rsid w:val="00984D66"/>
    <w:rsid w:val="009D5698"/>
    <w:rsid w:val="009D5EE4"/>
    <w:rsid w:val="00A032CA"/>
    <w:rsid w:val="00A2613B"/>
    <w:rsid w:val="00A403D7"/>
    <w:rsid w:val="00AE113A"/>
    <w:rsid w:val="00B4686E"/>
    <w:rsid w:val="00B46FCF"/>
    <w:rsid w:val="00B77213"/>
    <w:rsid w:val="00BB7343"/>
    <w:rsid w:val="00BC1143"/>
    <w:rsid w:val="00BF4D6F"/>
    <w:rsid w:val="00C20EC2"/>
    <w:rsid w:val="00C27297"/>
    <w:rsid w:val="00C55E70"/>
    <w:rsid w:val="00C720A2"/>
    <w:rsid w:val="00C73E88"/>
    <w:rsid w:val="00C77004"/>
    <w:rsid w:val="00CC7001"/>
    <w:rsid w:val="00CD3571"/>
    <w:rsid w:val="00D16469"/>
    <w:rsid w:val="00D30F8C"/>
    <w:rsid w:val="00D3379C"/>
    <w:rsid w:val="00D35FEB"/>
    <w:rsid w:val="00D54DD6"/>
    <w:rsid w:val="00D748F7"/>
    <w:rsid w:val="00D86D08"/>
    <w:rsid w:val="00DA2DF7"/>
    <w:rsid w:val="00DD1015"/>
    <w:rsid w:val="00DD1A83"/>
    <w:rsid w:val="00DD1CF4"/>
    <w:rsid w:val="00DD4A7A"/>
    <w:rsid w:val="00E16EC7"/>
    <w:rsid w:val="00E31392"/>
    <w:rsid w:val="00E5587F"/>
    <w:rsid w:val="00E82C70"/>
    <w:rsid w:val="00EA51B8"/>
    <w:rsid w:val="00EB121D"/>
    <w:rsid w:val="00EC0A72"/>
    <w:rsid w:val="00F06F97"/>
    <w:rsid w:val="00F215F2"/>
    <w:rsid w:val="00F22382"/>
    <w:rsid w:val="00F25A7E"/>
    <w:rsid w:val="00F81A2E"/>
    <w:rsid w:val="00FE5D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5379A73A"/>
  <w15:docId w15:val="{1C62A012-1662-4AE7-BD26-5C4B1E053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E2925"/>
    <w:pPr>
      <w:autoSpaceDE w:val="0"/>
      <w:autoSpaceDN w:val="0"/>
      <w:adjustRightInd w:val="0"/>
    </w:pPr>
    <w:rPr>
      <w:rFonts w:ascii="Arial" w:hAnsi="Arial"/>
      <w:snapToGrid w:val="0"/>
      <w:sz w:val="22"/>
    </w:rPr>
  </w:style>
  <w:style w:type="paragraph" w:styleId="berschrift1">
    <w:name w:val="heading 1"/>
    <w:basedOn w:val="Standard"/>
    <w:next w:val="Standard"/>
    <w:qFormat/>
    <w:pPr>
      <w:keepNext/>
      <w:spacing w:before="240" w:after="240"/>
      <w:outlineLvl w:val="0"/>
    </w:pPr>
    <w:rPr>
      <w:b/>
      <w:kern w:val="32"/>
      <w:sz w:val="36"/>
      <w:u w:val="single"/>
    </w:rPr>
  </w:style>
  <w:style w:type="paragraph" w:styleId="berschrift2">
    <w:name w:val="heading 2"/>
    <w:basedOn w:val="Standard"/>
    <w:next w:val="NurText"/>
    <w:qFormat/>
    <w:pPr>
      <w:keepNext/>
      <w:spacing w:before="360" w:after="240"/>
      <w:outlineLvl w:val="1"/>
    </w:pPr>
    <w:rPr>
      <w:b/>
      <w:sz w:val="36"/>
    </w:rPr>
  </w:style>
  <w:style w:type="paragraph" w:styleId="berschrift3">
    <w:name w:val="heading 3"/>
    <w:basedOn w:val="Standard"/>
    <w:next w:val="Standard"/>
    <w:qFormat/>
    <w:pPr>
      <w:keepNext/>
      <w:spacing w:before="240" w:after="240"/>
      <w:ind w:right="-470"/>
      <w:outlineLvl w:val="2"/>
    </w:pPr>
    <w:rPr>
      <w:b/>
      <w:sz w:val="32"/>
    </w:rPr>
  </w:style>
  <w:style w:type="paragraph" w:styleId="berschrift4">
    <w:name w:val="heading 4"/>
    <w:basedOn w:val="Standard"/>
    <w:next w:val="Standard"/>
    <w:qFormat/>
    <w:pPr>
      <w:keepNext/>
      <w:spacing w:before="240"/>
      <w:outlineLvl w:val="3"/>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Pr>
      <w:rFonts w:ascii="Courier New" w:hAnsi="Courier New"/>
    </w:rPr>
  </w:style>
  <w:style w:type="paragraph" w:styleId="Verzeichnis2">
    <w:name w:val="toc 2"/>
    <w:basedOn w:val="Standard"/>
    <w:next w:val="Standard"/>
    <w:autoRedefine/>
    <w:semiHidden/>
    <w:pPr>
      <w:ind w:left="221"/>
    </w:pPr>
  </w:style>
  <w:style w:type="paragraph" w:styleId="Verzeichnis1">
    <w:name w:val="toc 1"/>
    <w:basedOn w:val="Standard"/>
    <w:next w:val="Standard"/>
    <w:autoRedefine/>
    <w:semiHidden/>
    <w:pPr>
      <w:tabs>
        <w:tab w:val="right" w:leader="dot" w:pos="9060"/>
      </w:tabs>
    </w:pPr>
    <w:rPr>
      <w:noProof/>
    </w:rPr>
  </w:style>
  <w:style w:type="table" w:styleId="Tabellenraster">
    <w:name w:val="Table Grid"/>
    <w:basedOn w:val="NormaleTabelle"/>
    <w:uiPriority w:val="59"/>
    <w:rsid w:val="00FE5D8B"/>
    <w:pPr>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FE5D8B"/>
    <w:pPr>
      <w:tabs>
        <w:tab w:val="center" w:pos="4536"/>
        <w:tab w:val="right" w:pos="9072"/>
      </w:tabs>
    </w:pPr>
  </w:style>
  <w:style w:type="paragraph" w:styleId="Fuzeile">
    <w:name w:val="footer"/>
    <w:basedOn w:val="Standard"/>
    <w:link w:val="FuzeileZchn"/>
    <w:uiPriority w:val="99"/>
    <w:rsid w:val="00FE5D8B"/>
    <w:pPr>
      <w:tabs>
        <w:tab w:val="center" w:pos="4536"/>
        <w:tab w:val="right" w:pos="9072"/>
      </w:tabs>
    </w:pPr>
  </w:style>
  <w:style w:type="paragraph" w:styleId="Sprechblasentext">
    <w:name w:val="Balloon Text"/>
    <w:basedOn w:val="Standard"/>
    <w:semiHidden/>
    <w:rsid w:val="00FE5D8B"/>
    <w:rPr>
      <w:rFonts w:ascii="Tahoma" w:hAnsi="Tahoma" w:cs="Tahoma"/>
      <w:sz w:val="16"/>
      <w:szCs w:val="16"/>
    </w:rPr>
  </w:style>
  <w:style w:type="character" w:styleId="Platzhaltertext">
    <w:name w:val="Placeholder Text"/>
    <w:basedOn w:val="Absatz-Standardschriftart"/>
    <w:uiPriority w:val="99"/>
    <w:semiHidden/>
    <w:rsid w:val="005B2AF5"/>
    <w:rPr>
      <w:color w:val="808080"/>
    </w:rPr>
  </w:style>
  <w:style w:type="paragraph" w:styleId="Listenabsatz">
    <w:name w:val="List Paragraph"/>
    <w:basedOn w:val="Standard"/>
    <w:uiPriority w:val="34"/>
    <w:qFormat/>
    <w:rsid w:val="005B2AF5"/>
    <w:pPr>
      <w:ind w:left="720"/>
      <w:contextualSpacing/>
    </w:pPr>
  </w:style>
  <w:style w:type="character" w:customStyle="1" w:styleId="FuzeileZchn">
    <w:name w:val="Fußzeile Zchn"/>
    <w:basedOn w:val="Absatz-Standardschriftart"/>
    <w:link w:val="Fuzeile"/>
    <w:uiPriority w:val="99"/>
    <w:rsid w:val="0088720D"/>
    <w:rPr>
      <w:rFonts w:ascii="Arial" w:hAnsi="Arial"/>
      <w:snapToGrid w:val="0"/>
      <w:sz w:val="22"/>
    </w:rPr>
  </w:style>
  <w:style w:type="table" w:customStyle="1" w:styleId="Tabellenraster2">
    <w:name w:val="Tabellenraster2"/>
    <w:basedOn w:val="NormaleTabelle"/>
    <w:next w:val="Tabellenraster"/>
    <w:uiPriority w:val="59"/>
    <w:rsid w:val="00162E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D3379C"/>
    <w:rPr>
      <w:sz w:val="16"/>
      <w:szCs w:val="16"/>
    </w:rPr>
  </w:style>
  <w:style w:type="paragraph" w:styleId="Kommentartext">
    <w:name w:val="annotation text"/>
    <w:basedOn w:val="Standard"/>
    <w:link w:val="KommentartextZchn"/>
    <w:uiPriority w:val="99"/>
    <w:semiHidden/>
    <w:unhideWhenUsed/>
    <w:rsid w:val="00D3379C"/>
    <w:rPr>
      <w:sz w:val="20"/>
    </w:rPr>
  </w:style>
  <w:style w:type="character" w:customStyle="1" w:styleId="KommentartextZchn">
    <w:name w:val="Kommentartext Zchn"/>
    <w:basedOn w:val="Absatz-Standardschriftart"/>
    <w:link w:val="Kommentartext"/>
    <w:uiPriority w:val="99"/>
    <w:semiHidden/>
    <w:rsid w:val="00D3379C"/>
    <w:rPr>
      <w:rFonts w:ascii="Arial" w:hAnsi="Arial"/>
      <w:snapToGrid w:val="0"/>
    </w:rPr>
  </w:style>
  <w:style w:type="paragraph" w:styleId="Kommentarthema">
    <w:name w:val="annotation subject"/>
    <w:basedOn w:val="Kommentartext"/>
    <w:next w:val="Kommentartext"/>
    <w:link w:val="KommentarthemaZchn"/>
    <w:uiPriority w:val="99"/>
    <w:semiHidden/>
    <w:unhideWhenUsed/>
    <w:rsid w:val="00D3379C"/>
    <w:rPr>
      <w:b/>
      <w:bCs/>
    </w:rPr>
  </w:style>
  <w:style w:type="character" w:customStyle="1" w:styleId="KommentarthemaZchn">
    <w:name w:val="Kommentarthema Zchn"/>
    <w:basedOn w:val="KommentartextZchn"/>
    <w:link w:val="Kommentarthema"/>
    <w:uiPriority w:val="99"/>
    <w:semiHidden/>
    <w:rsid w:val="00D3379C"/>
    <w:rPr>
      <w:rFonts w:ascii="Arial" w:hAnsi="Arial"/>
      <w:b/>
      <w:bCs/>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316802">
      <w:bodyDiv w:val="1"/>
      <w:marLeft w:val="0"/>
      <w:marRight w:val="0"/>
      <w:marTop w:val="0"/>
      <w:marBottom w:val="0"/>
      <w:divBdr>
        <w:top w:val="none" w:sz="0" w:space="0" w:color="auto"/>
        <w:left w:val="none" w:sz="0" w:space="0" w:color="auto"/>
        <w:bottom w:val="none" w:sz="0" w:space="0" w:color="auto"/>
        <w:right w:val="none" w:sz="0" w:space="0" w:color="auto"/>
      </w:divBdr>
    </w:div>
    <w:div w:id="117391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I:\Vorlagen\IBB%20Logobogen%20blanc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369C153CA6D42E498847D5531C2114D"/>
        <w:category>
          <w:name w:val="Allgemein"/>
          <w:gallery w:val="placeholder"/>
        </w:category>
        <w:types>
          <w:type w:val="bbPlcHdr"/>
        </w:types>
        <w:behaviors>
          <w:behavior w:val="content"/>
        </w:behaviors>
        <w:guid w:val="{4AE87997-5EF7-4F04-BA29-09ED0D0890A1}"/>
      </w:docPartPr>
      <w:docPartBody>
        <w:p w:rsidR="00A27E75" w:rsidRDefault="00CF3566" w:rsidP="00CF3566">
          <w:pPr>
            <w:pStyle w:val="F369C153CA6D42E498847D5531C2114D"/>
          </w:pPr>
          <w:r w:rsidRPr="004F5C02">
            <w:rPr>
              <w:rFonts w:ascii="Times New Roman" w:eastAsia="Calibri" w:hAnsi="Times New Roman"/>
              <w:color w:val="808080"/>
              <w:lang w:eastAsia="en-US"/>
            </w:rPr>
            <w:t>Klicken Sie hier, um Text einzugeben.</w:t>
          </w:r>
        </w:p>
      </w:docPartBody>
    </w:docPart>
    <w:docPart>
      <w:docPartPr>
        <w:name w:val="749EE30F38904E819520BC62EF38CBAE"/>
        <w:category>
          <w:name w:val="Allgemein"/>
          <w:gallery w:val="placeholder"/>
        </w:category>
        <w:types>
          <w:type w:val="bbPlcHdr"/>
        </w:types>
        <w:behaviors>
          <w:behavior w:val="content"/>
        </w:behaviors>
        <w:guid w:val="{CC03B45D-618F-4194-BAFB-4AEF754B7CD8}"/>
      </w:docPartPr>
      <w:docPartBody>
        <w:p w:rsidR="00A27E75" w:rsidRDefault="00CF3566" w:rsidP="00CF3566">
          <w:pPr>
            <w:pStyle w:val="749EE30F38904E819520BC62EF38CBAE"/>
          </w:pPr>
          <w:r w:rsidRPr="00A7615A">
            <w:rPr>
              <w:rStyle w:val="Platzhaltertext"/>
            </w:rPr>
            <w:t>Klicken Sie hier, um Text einzugeben.</w:t>
          </w:r>
        </w:p>
      </w:docPartBody>
    </w:docPart>
    <w:docPart>
      <w:docPartPr>
        <w:name w:val="0765646591C5457196D1E6799953ACBF"/>
        <w:category>
          <w:name w:val="Allgemein"/>
          <w:gallery w:val="placeholder"/>
        </w:category>
        <w:types>
          <w:type w:val="bbPlcHdr"/>
        </w:types>
        <w:behaviors>
          <w:behavior w:val="content"/>
        </w:behaviors>
        <w:guid w:val="{F50A2405-5AF9-4EAC-89A4-725FACFB973A}"/>
      </w:docPartPr>
      <w:docPartBody>
        <w:p w:rsidR="00A27E75" w:rsidRDefault="00CF3566" w:rsidP="00CF3566">
          <w:pPr>
            <w:pStyle w:val="0765646591C5457196D1E6799953ACBF"/>
          </w:pPr>
          <w:r w:rsidRPr="00A7615A">
            <w:rPr>
              <w:rStyle w:val="Platzhaltertext"/>
            </w:rPr>
            <w:t>Klicken Sie hier, um Text einzugeben.</w:t>
          </w:r>
        </w:p>
      </w:docPartBody>
    </w:docPart>
    <w:docPart>
      <w:docPartPr>
        <w:name w:val="6F9EF9C8104E4A258BF1CD115AEB90C2"/>
        <w:category>
          <w:name w:val="Allgemein"/>
          <w:gallery w:val="placeholder"/>
        </w:category>
        <w:types>
          <w:type w:val="bbPlcHdr"/>
        </w:types>
        <w:behaviors>
          <w:behavior w:val="content"/>
        </w:behaviors>
        <w:guid w:val="{6F6DC376-16DF-47F5-BE8C-3C042ED58AED}"/>
      </w:docPartPr>
      <w:docPartBody>
        <w:p w:rsidR="000365DA" w:rsidRDefault="001C6185" w:rsidP="001C6185">
          <w:pPr>
            <w:pStyle w:val="6F9EF9C8104E4A258BF1CD115AEB90C2"/>
          </w:pPr>
          <w:r w:rsidRPr="004F5C02">
            <w:rPr>
              <w:rFonts w:ascii="Times New Roman" w:eastAsia="Calibri" w:hAnsi="Times New Roman"/>
              <w:color w:val="808080"/>
              <w:lang w:eastAsia="en-US"/>
            </w:rPr>
            <w:t>Klicken Sie hier, um Text einzugeben.</w:t>
          </w:r>
        </w:p>
      </w:docPartBody>
    </w:docPart>
    <w:docPart>
      <w:docPartPr>
        <w:name w:val="DB29F1DED27B4A1E82E60F26CF7D5BEA"/>
        <w:category>
          <w:name w:val="Allgemein"/>
          <w:gallery w:val="placeholder"/>
        </w:category>
        <w:types>
          <w:type w:val="bbPlcHdr"/>
        </w:types>
        <w:behaviors>
          <w:behavior w:val="content"/>
        </w:behaviors>
        <w:guid w:val="{A82A257B-BF76-4AF2-AE1D-6148A93A92AD}"/>
      </w:docPartPr>
      <w:docPartBody>
        <w:p w:rsidR="000365DA" w:rsidRDefault="001C6185" w:rsidP="001C6185">
          <w:pPr>
            <w:pStyle w:val="DB29F1DED27B4A1E82E60F26CF7D5BEA"/>
          </w:pPr>
          <w:r w:rsidRPr="004F5C02">
            <w:rPr>
              <w:rFonts w:ascii="Times New Roman" w:eastAsia="Calibri" w:hAnsi="Times New Roman"/>
              <w:color w:val="808080"/>
              <w:lang w:eastAsia="en-US"/>
            </w:rPr>
            <w:t>Klicken Sie hier, um Text einzugeben.</w:t>
          </w:r>
        </w:p>
      </w:docPartBody>
    </w:docPart>
    <w:docPart>
      <w:docPartPr>
        <w:name w:val="82116ED1D35D44A5A13D891917E95BC5"/>
        <w:category>
          <w:name w:val="Allgemein"/>
          <w:gallery w:val="placeholder"/>
        </w:category>
        <w:types>
          <w:type w:val="bbPlcHdr"/>
        </w:types>
        <w:behaviors>
          <w:behavior w:val="content"/>
        </w:behaviors>
        <w:guid w:val="{C733819D-B4C3-49F7-85DD-4596824CC673}"/>
      </w:docPartPr>
      <w:docPartBody>
        <w:p w:rsidR="008C1130" w:rsidRDefault="006E5DDE" w:rsidP="006E5DDE">
          <w:pPr>
            <w:pStyle w:val="82116ED1D35D44A5A13D891917E95BC5"/>
          </w:pPr>
          <w:r w:rsidRPr="004F5C02">
            <w:rPr>
              <w:rFonts w:ascii="Times New Roman" w:eastAsia="Calibri" w:hAnsi="Times New Roman"/>
              <w:color w:val="808080"/>
              <w:lang w:eastAsia="en-US"/>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052"/>
    <w:rsid w:val="000365DA"/>
    <w:rsid w:val="001C6185"/>
    <w:rsid w:val="00330287"/>
    <w:rsid w:val="0041244B"/>
    <w:rsid w:val="0045381B"/>
    <w:rsid w:val="00626FCE"/>
    <w:rsid w:val="006E5DDE"/>
    <w:rsid w:val="0082653D"/>
    <w:rsid w:val="008C1130"/>
    <w:rsid w:val="00A27E75"/>
    <w:rsid w:val="00AD553F"/>
    <w:rsid w:val="00C435F6"/>
    <w:rsid w:val="00CC0052"/>
    <w:rsid w:val="00CF35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6283C42A1F8049C8A269A92D226E14A2">
    <w:name w:val="6283C42A1F8049C8A269A92D226E14A2"/>
    <w:rsid w:val="00CC0052"/>
  </w:style>
  <w:style w:type="paragraph" w:customStyle="1" w:styleId="DA6FF679C0EC4E7C8B383A32A09CABD3">
    <w:name w:val="DA6FF679C0EC4E7C8B383A32A09CABD3"/>
    <w:rsid w:val="00CF3566"/>
  </w:style>
  <w:style w:type="paragraph" w:customStyle="1" w:styleId="F369C153CA6D42E498847D5531C2114D">
    <w:name w:val="F369C153CA6D42E498847D5531C2114D"/>
    <w:rsid w:val="00CF3566"/>
  </w:style>
  <w:style w:type="paragraph" w:customStyle="1" w:styleId="EFE402B1535A4BBA87F628BAB3F2A09C">
    <w:name w:val="EFE402B1535A4BBA87F628BAB3F2A09C"/>
    <w:rsid w:val="00CF3566"/>
  </w:style>
  <w:style w:type="paragraph" w:customStyle="1" w:styleId="16F450CFA27F4679A64222E796572851">
    <w:name w:val="16F450CFA27F4679A64222E796572851"/>
    <w:rsid w:val="00CF3566"/>
  </w:style>
  <w:style w:type="paragraph" w:customStyle="1" w:styleId="02A5BB90D4F7493FA0001832189229E5">
    <w:name w:val="02A5BB90D4F7493FA0001832189229E5"/>
    <w:rsid w:val="00CF3566"/>
  </w:style>
  <w:style w:type="character" w:styleId="Platzhaltertext">
    <w:name w:val="Placeholder Text"/>
    <w:basedOn w:val="Absatz-Standardschriftart"/>
    <w:uiPriority w:val="99"/>
    <w:semiHidden/>
    <w:rsid w:val="00CF3566"/>
    <w:rPr>
      <w:color w:val="808080"/>
    </w:rPr>
  </w:style>
  <w:style w:type="paragraph" w:customStyle="1" w:styleId="749EE30F38904E819520BC62EF38CBAE">
    <w:name w:val="749EE30F38904E819520BC62EF38CBAE"/>
    <w:rsid w:val="00CF3566"/>
  </w:style>
  <w:style w:type="paragraph" w:customStyle="1" w:styleId="0765646591C5457196D1E6799953ACBF">
    <w:name w:val="0765646591C5457196D1E6799953ACBF"/>
    <w:rsid w:val="00CF3566"/>
  </w:style>
  <w:style w:type="paragraph" w:customStyle="1" w:styleId="25BB2D590D084E3ABB0358FF2927C9EB">
    <w:name w:val="25BB2D590D084E3ABB0358FF2927C9EB"/>
    <w:rsid w:val="00C435F6"/>
  </w:style>
  <w:style w:type="paragraph" w:customStyle="1" w:styleId="CCF2F20B256B4AA6A4192350F0FBC5C9">
    <w:name w:val="CCF2F20B256B4AA6A4192350F0FBC5C9"/>
    <w:rsid w:val="00C435F6"/>
  </w:style>
  <w:style w:type="paragraph" w:customStyle="1" w:styleId="456BEF34775C4820AAF3BAC553CD84E9">
    <w:name w:val="456BEF34775C4820AAF3BAC553CD84E9"/>
    <w:rsid w:val="00C435F6"/>
  </w:style>
  <w:style w:type="paragraph" w:customStyle="1" w:styleId="3AAAEA6318ED407F91BD4BD0CF5A979A">
    <w:name w:val="3AAAEA6318ED407F91BD4BD0CF5A979A"/>
    <w:rsid w:val="00C435F6"/>
  </w:style>
  <w:style w:type="paragraph" w:customStyle="1" w:styleId="C703ED786D7F426FB2EA69C2AE899503">
    <w:name w:val="C703ED786D7F426FB2EA69C2AE899503"/>
    <w:rsid w:val="00C435F6"/>
  </w:style>
  <w:style w:type="paragraph" w:customStyle="1" w:styleId="03909EF11F0649FE9C0213DCED85B460">
    <w:name w:val="03909EF11F0649FE9C0213DCED85B460"/>
    <w:rsid w:val="00C435F6"/>
  </w:style>
  <w:style w:type="paragraph" w:customStyle="1" w:styleId="8FE1D2F335824A27B62F5685A3C3B039">
    <w:name w:val="8FE1D2F335824A27B62F5685A3C3B039"/>
    <w:rsid w:val="00C435F6"/>
  </w:style>
  <w:style w:type="paragraph" w:customStyle="1" w:styleId="353E35A978FE46799816BC3418D9A3C5">
    <w:name w:val="353E35A978FE46799816BC3418D9A3C5"/>
    <w:rsid w:val="00C435F6"/>
  </w:style>
  <w:style w:type="paragraph" w:customStyle="1" w:styleId="7E0EF0BA9FC04374BF0C96A57B40DD25">
    <w:name w:val="7E0EF0BA9FC04374BF0C96A57B40DD25"/>
    <w:rsid w:val="00C435F6"/>
  </w:style>
  <w:style w:type="paragraph" w:customStyle="1" w:styleId="609624D82B6E412C8CC26B2655757A7C">
    <w:name w:val="609624D82B6E412C8CC26B2655757A7C"/>
    <w:rsid w:val="00C435F6"/>
  </w:style>
  <w:style w:type="paragraph" w:customStyle="1" w:styleId="ED1241299D9447E5A745DB64C4E80BC1">
    <w:name w:val="ED1241299D9447E5A745DB64C4E80BC1"/>
    <w:rsid w:val="00C435F6"/>
  </w:style>
  <w:style w:type="paragraph" w:customStyle="1" w:styleId="F428960087DA4E4B886CDD581804C349">
    <w:name w:val="F428960087DA4E4B886CDD581804C349"/>
    <w:rsid w:val="00C435F6"/>
  </w:style>
  <w:style w:type="paragraph" w:customStyle="1" w:styleId="18AEB1B9A41B40179D2EC8277449EDB3">
    <w:name w:val="18AEB1B9A41B40179D2EC8277449EDB3"/>
    <w:rsid w:val="00C435F6"/>
  </w:style>
  <w:style w:type="paragraph" w:customStyle="1" w:styleId="2579AB08279C4C4B8E0AC2A4BC6146B5">
    <w:name w:val="2579AB08279C4C4B8E0AC2A4BC6146B5"/>
    <w:rsid w:val="00C435F6"/>
  </w:style>
  <w:style w:type="paragraph" w:customStyle="1" w:styleId="E11CFDD808BA4F459538B04D17FB4B64">
    <w:name w:val="E11CFDD808BA4F459538B04D17FB4B64"/>
    <w:rsid w:val="00C435F6"/>
  </w:style>
  <w:style w:type="paragraph" w:customStyle="1" w:styleId="75BA075AB4A14CCBA8DF3DEC93BBCA75">
    <w:name w:val="75BA075AB4A14CCBA8DF3DEC93BBCA75"/>
    <w:rsid w:val="0045381B"/>
  </w:style>
  <w:style w:type="paragraph" w:customStyle="1" w:styleId="D546D9F2D1EE4F1DAEF2A7D0D6A7C23C">
    <w:name w:val="D546D9F2D1EE4F1DAEF2A7D0D6A7C23C"/>
    <w:rsid w:val="00AD553F"/>
  </w:style>
  <w:style w:type="paragraph" w:customStyle="1" w:styleId="31A75088FEFB48FD9CD871829F690D43">
    <w:name w:val="31A75088FEFB48FD9CD871829F690D43"/>
    <w:rsid w:val="00AD553F"/>
  </w:style>
  <w:style w:type="paragraph" w:customStyle="1" w:styleId="9296CAFFDB47435895F1BE1CF814416D">
    <w:name w:val="9296CAFFDB47435895F1BE1CF814416D"/>
    <w:rsid w:val="00AD553F"/>
  </w:style>
  <w:style w:type="paragraph" w:customStyle="1" w:styleId="AEB29328B8854C77BDABF84C9A2043DE">
    <w:name w:val="AEB29328B8854C77BDABF84C9A2043DE"/>
    <w:rsid w:val="00AD553F"/>
  </w:style>
  <w:style w:type="paragraph" w:customStyle="1" w:styleId="2650062EBC0C4DA9A046284C62421887">
    <w:name w:val="2650062EBC0C4DA9A046284C62421887"/>
    <w:rsid w:val="00AD553F"/>
  </w:style>
  <w:style w:type="paragraph" w:customStyle="1" w:styleId="46C65CE82AB940068CECAE6344A7CAA1">
    <w:name w:val="46C65CE82AB940068CECAE6344A7CAA1"/>
    <w:rsid w:val="00AD553F"/>
  </w:style>
  <w:style w:type="paragraph" w:customStyle="1" w:styleId="F2D70F3349184977B0223A7CA10B5B65">
    <w:name w:val="F2D70F3349184977B0223A7CA10B5B65"/>
    <w:rsid w:val="00330287"/>
  </w:style>
  <w:style w:type="paragraph" w:customStyle="1" w:styleId="6FCBBAD9D4774DD7A7941C0A54CC4B02">
    <w:name w:val="6FCBBAD9D4774DD7A7941C0A54CC4B02"/>
    <w:rsid w:val="00330287"/>
  </w:style>
  <w:style w:type="paragraph" w:customStyle="1" w:styleId="16C8438249CE495B93D3BD51428D3EB0">
    <w:name w:val="16C8438249CE495B93D3BD51428D3EB0"/>
    <w:rsid w:val="00330287"/>
  </w:style>
  <w:style w:type="paragraph" w:customStyle="1" w:styleId="51909C85DC12453394EB6A2B882AEA1C">
    <w:name w:val="51909C85DC12453394EB6A2B882AEA1C"/>
    <w:rsid w:val="001C6185"/>
  </w:style>
  <w:style w:type="paragraph" w:customStyle="1" w:styleId="59270CEFAF0F4085B67F289904563155">
    <w:name w:val="59270CEFAF0F4085B67F289904563155"/>
    <w:rsid w:val="001C6185"/>
  </w:style>
  <w:style w:type="paragraph" w:customStyle="1" w:styleId="8CC1AF205B304197B373245A7BDD72C0">
    <w:name w:val="8CC1AF205B304197B373245A7BDD72C0"/>
    <w:rsid w:val="001C6185"/>
  </w:style>
  <w:style w:type="paragraph" w:customStyle="1" w:styleId="170859C0AFE44FC099FEAE1AA067DEE2">
    <w:name w:val="170859C0AFE44FC099FEAE1AA067DEE2"/>
    <w:rsid w:val="001C6185"/>
  </w:style>
  <w:style w:type="paragraph" w:customStyle="1" w:styleId="FC5063C84FE342F4A641F9943B412EB3">
    <w:name w:val="FC5063C84FE342F4A641F9943B412EB3"/>
    <w:rsid w:val="001C6185"/>
  </w:style>
  <w:style w:type="paragraph" w:customStyle="1" w:styleId="58461D980D5E4B9F8E00B25E29D910BE">
    <w:name w:val="58461D980D5E4B9F8E00B25E29D910BE"/>
    <w:rsid w:val="001C6185"/>
  </w:style>
  <w:style w:type="paragraph" w:customStyle="1" w:styleId="6F9EF9C8104E4A258BF1CD115AEB90C2">
    <w:name w:val="6F9EF9C8104E4A258BF1CD115AEB90C2"/>
    <w:rsid w:val="001C6185"/>
  </w:style>
  <w:style w:type="paragraph" w:customStyle="1" w:styleId="BD09C2BB17774264838512347A7B4543">
    <w:name w:val="BD09C2BB17774264838512347A7B4543"/>
    <w:rsid w:val="001C6185"/>
  </w:style>
  <w:style w:type="paragraph" w:customStyle="1" w:styleId="538F89B872464663BD8EAC122C91082D">
    <w:name w:val="538F89B872464663BD8EAC122C91082D"/>
    <w:rsid w:val="001C6185"/>
  </w:style>
  <w:style w:type="paragraph" w:customStyle="1" w:styleId="DB29F1DED27B4A1E82E60F26CF7D5BEA">
    <w:name w:val="DB29F1DED27B4A1E82E60F26CF7D5BEA"/>
    <w:rsid w:val="001C6185"/>
  </w:style>
  <w:style w:type="paragraph" w:customStyle="1" w:styleId="B2E2B0AA21AB41CA861A2BF846B8FBAD">
    <w:name w:val="B2E2B0AA21AB41CA861A2BF846B8FBAD"/>
    <w:rsid w:val="0041244B"/>
  </w:style>
  <w:style w:type="paragraph" w:customStyle="1" w:styleId="82116ED1D35D44A5A13D891917E95BC5">
    <w:name w:val="82116ED1D35D44A5A13D891917E95BC5"/>
    <w:rsid w:val="006E5DD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IBB Farben CD">
      <a:dk1>
        <a:srgbClr val="000000"/>
      </a:dk1>
      <a:lt1>
        <a:srgbClr val="FFFFFF"/>
      </a:lt1>
      <a:dk2>
        <a:srgbClr val="000000"/>
      </a:dk2>
      <a:lt2>
        <a:srgbClr val="FFFFFF"/>
      </a:lt2>
      <a:accent1>
        <a:srgbClr val="00ADCC"/>
      </a:accent1>
      <a:accent2>
        <a:srgbClr val="66CEE0"/>
      </a:accent2>
      <a:accent3>
        <a:srgbClr val="C0E5EB"/>
      </a:accent3>
      <a:accent4>
        <a:srgbClr val="FF5233"/>
      </a:accent4>
      <a:accent5>
        <a:srgbClr val="E3E2D5"/>
      </a:accent5>
      <a:accent6>
        <a:srgbClr val="AAAAAA"/>
      </a:accent6>
      <a:hlink>
        <a:srgbClr val="0495C5"/>
      </a:hlink>
      <a:folHlink>
        <a:srgbClr val="6666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IBB Logobogen blanco.dotx</Template>
  <TotalTime>0</TotalTime>
  <Pages>2</Pages>
  <Words>198</Words>
  <Characters>1518</Characters>
  <Application>Microsoft Office Word</Application>
  <DocSecurity>0</DocSecurity>
  <Lines>56</Lines>
  <Paragraphs>25</Paragraphs>
  <ScaleCrop>false</ScaleCrop>
  <HeadingPairs>
    <vt:vector size="2" baseType="variant">
      <vt:variant>
        <vt:lpstr>Titel</vt:lpstr>
      </vt:variant>
      <vt:variant>
        <vt:i4>1</vt:i4>
      </vt:variant>
    </vt:vector>
  </HeadingPairs>
  <TitlesOfParts>
    <vt:vector size="1" baseType="lpstr">
      <vt:lpstr>Investitionsbank Berlin</vt:lpstr>
    </vt:vector>
  </TitlesOfParts>
  <Company>Investitionsbank Berlin</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Investitionsbank Berlin</dc:title>
  <dc:creator>Wudtke, Ann-Sophie</dc:creator>
  <cp:lastModifiedBy>Seyffarth, Karin</cp:lastModifiedBy>
  <cp:revision>8</cp:revision>
  <cp:lastPrinted>2012-11-27T14:11:00Z</cp:lastPrinted>
  <dcterms:created xsi:type="dcterms:W3CDTF">2026-05-21T09:34:00Z</dcterms:created>
  <dcterms:modified xsi:type="dcterms:W3CDTF">2026-05-28T08:15:00Z</dcterms:modified>
</cp:coreProperties>
</file>